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4EDE4" w14:textId="48040477" w:rsidR="0000727F" w:rsidRPr="0040055B" w:rsidRDefault="0000727F" w:rsidP="00DA68E6">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6</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0046632E" w:rsidRPr="0046632E">
        <w:rPr>
          <w:rFonts w:ascii="Arial" w:eastAsia="Tahoma" w:hAnsi="Arial" w:cs="Arial"/>
          <w:b/>
          <w:bCs/>
          <w:sz w:val="22"/>
          <w:szCs w:val="22"/>
          <w:lang w:val="en-US" w:eastAsia="zh-CN"/>
        </w:rPr>
        <w:t>R2-2405924</w:t>
      </w:r>
    </w:p>
    <w:p w14:paraId="4646FDE6" w14:textId="77777777" w:rsidR="0000727F" w:rsidRDefault="0000727F" w:rsidP="0000727F">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32235">
        <w:rPr>
          <w:rFonts w:ascii="Arial" w:eastAsia="Tahoma" w:hAnsi="Arial" w:cs="Arial"/>
          <w:b/>
          <w:bCs/>
          <w:sz w:val="22"/>
          <w:szCs w:val="22"/>
          <w:lang w:val="en-US" w:eastAsia="zh-CN"/>
        </w:rPr>
        <w:t>Fukuoka, Japan</w:t>
      </w:r>
      <w:r w:rsidRPr="0040055B">
        <w:rPr>
          <w:rFonts w:ascii="Arial" w:eastAsia="Tahoma" w:hAnsi="Arial" w:cs="Arial"/>
          <w:b/>
          <w:bCs/>
          <w:sz w:val="22"/>
          <w:szCs w:val="22"/>
          <w:lang w:val="en-US" w:eastAsia="zh-CN"/>
        </w:rPr>
        <w:t>,</w:t>
      </w:r>
      <w:r>
        <w:rPr>
          <w:rFonts w:ascii="Arial" w:eastAsia="Tahoma" w:hAnsi="Arial" w:cs="Arial"/>
          <w:b/>
          <w:bCs/>
          <w:sz w:val="22"/>
          <w:szCs w:val="22"/>
          <w:lang w:val="en-US" w:eastAsia="zh-CN"/>
        </w:rPr>
        <w:t xml:space="preserve"> 20</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w:t>
      </w:r>
      <w:r w:rsidRPr="0040055B">
        <w:rPr>
          <w:rFonts w:ascii="Arial" w:eastAsia="Tahoma" w:hAnsi="Arial" w:cs="Arial"/>
          <w:b/>
          <w:bCs/>
          <w:sz w:val="22"/>
          <w:szCs w:val="22"/>
          <w:lang w:val="en-US" w:eastAsia="zh-CN"/>
        </w:rPr>
        <w:t xml:space="preserve"> – </w:t>
      </w:r>
      <w:r>
        <w:rPr>
          <w:rFonts w:ascii="Arial" w:eastAsia="Tahoma" w:hAnsi="Arial" w:cs="Arial"/>
          <w:b/>
          <w:bCs/>
          <w:sz w:val="22"/>
          <w:szCs w:val="22"/>
          <w:lang w:val="en-US" w:eastAsia="zh-CN"/>
        </w:rPr>
        <w:t>24</w:t>
      </w:r>
      <w:r w:rsidRPr="00B32235">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May </w:t>
      </w:r>
      <w:r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5E2B94F7" w:rsidR="00123B50" w:rsidRDefault="00123B50" w:rsidP="002130EF">
            <w:pPr>
              <w:pStyle w:val="CRCoverPage"/>
              <w:spacing w:after="0"/>
              <w:jc w:val="right"/>
              <w:rPr>
                <w:i/>
                <w:noProof/>
              </w:rPr>
            </w:pPr>
            <w:r>
              <w:rPr>
                <w:i/>
                <w:noProof/>
                <w:sz w:val="14"/>
              </w:rPr>
              <w:t>CR-Form-v12.</w:t>
            </w:r>
            <w:r w:rsidR="006F37DE">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4B19BED1" w:rsidR="00123B50" w:rsidRPr="00410371" w:rsidRDefault="003C6AB0" w:rsidP="000D61E6">
            <w:pPr>
              <w:pStyle w:val="CRCoverPage"/>
              <w:spacing w:after="0"/>
              <w:jc w:val="center"/>
              <w:rPr>
                <w:noProof/>
              </w:rPr>
            </w:pPr>
            <w:r>
              <w:rPr>
                <w:b/>
                <w:noProof/>
                <w:sz w:val="28"/>
              </w:rPr>
              <w:t>182</w:t>
            </w:r>
            <w:r w:rsidR="0057299B">
              <w:rPr>
                <w:b/>
                <w:noProof/>
                <w:sz w:val="28"/>
              </w:rPr>
              <w:t>8</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1CF72273" w:rsidR="00123B50" w:rsidRPr="00410371" w:rsidRDefault="00215738" w:rsidP="00123B50">
            <w:pPr>
              <w:pStyle w:val="CRCoverPage"/>
              <w:spacing w:after="0"/>
              <w:jc w:val="center"/>
              <w:rPr>
                <w:b/>
                <w:noProof/>
              </w:rPr>
            </w:pPr>
            <w:r>
              <w:rPr>
                <w:b/>
                <w:noProof/>
                <w:sz w:val="28"/>
              </w:rPr>
              <w:t>3</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F9391A0" w:rsidR="00123B50" w:rsidRPr="00410371" w:rsidRDefault="00FD0FA6" w:rsidP="00123B50">
            <w:pPr>
              <w:pStyle w:val="CRCoverPage"/>
              <w:spacing w:after="0"/>
              <w:jc w:val="center"/>
              <w:rPr>
                <w:noProof/>
                <w:sz w:val="28"/>
              </w:rPr>
            </w:pPr>
            <w:r>
              <w:rPr>
                <w:b/>
                <w:noProof/>
                <w:sz w:val="28"/>
              </w:rPr>
              <w:t>1</w:t>
            </w:r>
            <w:r w:rsidR="00FC0398">
              <w:rPr>
                <w:b/>
                <w:noProof/>
                <w:sz w:val="28"/>
              </w:rPr>
              <w:t>8</w:t>
            </w:r>
            <w:r>
              <w:rPr>
                <w:b/>
                <w:noProof/>
                <w:sz w:val="28"/>
              </w:rPr>
              <w:t>.</w:t>
            </w:r>
            <w:r w:rsidR="00FC0398">
              <w:rPr>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r w:rsidRPr="005D6740">
              <w:t>NR_redcap-Core, NR_cov_enh-Core, 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0D1525A" w:rsidR="00986F22" w:rsidRDefault="00986F22" w:rsidP="00986F22">
            <w:pPr>
              <w:pStyle w:val="CRCoverPage"/>
              <w:spacing w:after="0"/>
              <w:ind w:left="100"/>
              <w:rPr>
                <w:noProof/>
              </w:rPr>
            </w:pPr>
            <w:r w:rsidRPr="00F00C4E">
              <w:rPr>
                <w:rFonts w:eastAsia="宋体"/>
              </w:rPr>
              <w:t>202</w:t>
            </w:r>
            <w:r w:rsidR="00D75969">
              <w:rPr>
                <w:rFonts w:eastAsia="宋体"/>
              </w:rPr>
              <w:t>4</w:t>
            </w:r>
            <w:r w:rsidR="00416EE3">
              <w:rPr>
                <w:rFonts w:eastAsia="宋体"/>
              </w:rPr>
              <w:t>-5-</w:t>
            </w:r>
            <w:r w:rsidR="005219E4">
              <w:rPr>
                <w:rFonts w:eastAsia="宋体"/>
              </w:rPr>
              <w:t>20</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B27057" w14:paraId="6252BF3F" w14:textId="77777777" w:rsidTr="002130EF">
        <w:trPr>
          <w:cantSplit/>
        </w:trPr>
        <w:tc>
          <w:tcPr>
            <w:tcW w:w="1843" w:type="dxa"/>
            <w:tcBorders>
              <w:left w:val="single" w:sz="4" w:space="0" w:color="auto"/>
            </w:tcBorders>
          </w:tcPr>
          <w:p w14:paraId="070DBC61" w14:textId="791A2397" w:rsidR="00B27057" w:rsidRDefault="00B27057" w:rsidP="00B27057">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EFD0B63" w:rsidR="00B27057" w:rsidRDefault="004F2482" w:rsidP="00B27057">
            <w:pPr>
              <w:pStyle w:val="CRCoverPage"/>
              <w:spacing w:after="0"/>
              <w:ind w:left="100" w:right="-609"/>
              <w:rPr>
                <w:b/>
                <w:noProof/>
              </w:rPr>
            </w:pPr>
            <w:r>
              <w:rPr>
                <w:rFonts w:eastAsia="宋体"/>
                <w:b/>
                <w:noProof/>
              </w:rPr>
              <w:t>A</w:t>
            </w:r>
          </w:p>
        </w:tc>
        <w:tc>
          <w:tcPr>
            <w:tcW w:w="3402" w:type="dxa"/>
            <w:gridSpan w:val="5"/>
            <w:tcBorders>
              <w:left w:val="nil"/>
            </w:tcBorders>
          </w:tcPr>
          <w:p w14:paraId="72587154" w14:textId="77777777" w:rsidR="00B27057" w:rsidRDefault="00B27057" w:rsidP="00B27057">
            <w:pPr>
              <w:pStyle w:val="CRCoverPage"/>
              <w:spacing w:after="0"/>
              <w:rPr>
                <w:noProof/>
              </w:rPr>
            </w:pPr>
          </w:p>
        </w:tc>
        <w:tc>
          <w:tcPr>
            <w:tcW w:w="1417" w:type="dxa"/>
            <w:gridSpan w:val="3"/>
            <w:tcBorders>
              <w:left w:val="nil"/>
            </w:tcBorders>
          </w:tcPr>
          <w:p w14:paraId="460097F4" w14:textId="148E41C9" w:rsidR="00B27057" w:rsidRDefault="00B27057" w:rsidP="00B27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009609A3" w:rsidR="00B27057" w:rsidRDefault="00B27057" w:rsidP="00B27057">
            <w:pPr>
              <w:pStyle w:val="CRCoverPage"/>
              <w:spacing w:after="0"/>
              <w:ind w:left="100"/>
              <w:rPr>
                <w:noProof/>
              </w:rPr>
            </w:pPr>
            <w:r>
              <w:t>Rel-18</w:t>
            </w:r>
          </w:p>
        </w:tc>
      </w:tr>
      <w:tr w:rsidR="00B27057" w14:paraId="0C0FD6E3" w14:textId="77777777" w:rsidTr="002130EF">
        <w:tc>
          <w:tcPr>
            <w:tcW w:w="1843" w:type="dxa"/>
            <w:tcBorders>
              <w:left w:val="single" w:sz="4" w:space="0" w:color="auto"/>
              <w:bottom w:val="single" w:sz="4" w:space="0" w:color="auto"/>
            </w:tcBorders>
          </w:tcPr>
          <w:p w14:paraId="1B7FD225" w14:textId="77777777" w:rsidR="00B27057" w:rsidRDefault="00B27057" w:rsidP="00B27057">
            <w:pPr>
              <w:pStyle w:val="CRCoverPage"/>
              <w:spacing w:after="0"/>
              <w:rPr>
                <w:b/>
                <w:i/>
                <w:noProof/>
              </w:rPr>
            </w:pPr>
          </w:p>
        </w:tc>
        <w:tc>
          <w:tcPr>
            <w:tcW w:w="4677" w:type="dxa"/>
            <w:gridSpan w:val="8"/>
            <w:tcBorders>
              <w:bottom w:val="single" w:sz="4" w:space="0" w:color="auto"/>
            </w:tcBorders>
          </w:tcPr>
          <w:p w14:paraId="6A82D83B" w14:textId="77777777" w:rsidR="00B27057" w:rsidRPr="00811228" w:rsidRDefault="00B27057" w:rsidP="00B27057">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8AE4E40" w:rsidR="00B27057" w:rsidRDefault="00B27057" w:rsidP="00B27057">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290433D0" w:rsidR="00B27057" w:rsidRPr="007C2097" w:rsidRDefault="00B27057" w:rsidP="00B27057">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E4210B" w14:paraId="5DD4131C" w14:textId="77777777" w:rsidTr="002130EF">
        <w:tc>
          <w:tcPr>
            <w:tcW w:w="2694" w:type="dxa"/>
            <w:gridSpan w:val="2"/>
            <w:tcBorders>
              <w:top w:val="single" w:sz="4" w:space="0" w:color="auto"/>
              <w:left w:val="single" w:sz="4" w:space="0" w:color="auto"/>
            </w:tcBorders>
          </w:tcPr>
          <w:p w14:paraId="1FF23826" w14:textId="77777777" w:rsidR="00E4210B" w:rsidRDefault="00E4210B" w:rsidP="00E421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A2274" w14:textId="77777777" w:rsidR="00E4210B" w:rsidRDefault="00E4210B" w:rsidP="00E4210B">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4368AAA9" w14:textId="77777777" w:rsidR="00E4210B" w:rsidRPr="001E28F0" w:rsidRDefault="00E4210B" w:rsidP="00E4210B">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2167EC2A" w14:textId="77777777" w:rsidR="00E4210B" w:rsidRDefault="00E4210B" w:rsidP="00E4210B">
            <w:pPr>
              <w:spacing w:after="0"/>
              <w:rPr>
                <w:rFonts w:ascii="Arial" w:eastAsia="等线" w:hAnsi="Arial" w:cs="Arial"/>
                <w:noProof/>
                <w:lang w:eastAsia="zh-CN"/>
              </w:rPr>
            </w:pPr>
          </w:p>
          <w:p w14:paraId="2ADBC7C6" w14:textId="77777777" w:rsidR="00E4210B" w:rsidRDefault="00E4210B" w:rsidP="00E4210B">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ut in the description in Clause 5.1.1C, it is stated as:</w:t>
            </w:r>
          </w:p>
          <w:p w14:paraId="4C8BB977" w14:textId="77777777" w:rsidR="00E4210B" w:rsidRPr="009B4572" w:rsidRDefault="00E4210B" w:rsidP="00E4210B">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756EF76" w14:textId="77777777" w:rsidR="00E4210B" w:rsidRDefault="00E4210B" w:rsidP="00E4210B">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4D2D448E" w14:textId="77777777" w:rsidR="00E4210B" w:rsidRPr="00AC6D14" w:rsidRDefault="00E4210B" w:rsidP="00E4210B">
            <w:pPr>
              <w:spacing w:after="0"/>
              <w:rPr>
                <w:rFonts w:ascii="Arial" w:hAnsi="Arial" w:cs="Arial"/>
                <w:noProof/>
                <w:lang w:eastAsia="zh-CN"/>
              </w:rPr>
            </w:pPr>
            <w:r>
              <w:rPr>
                <w:rFonts w:ascii="Arial" w:hAnsi="Arial" w:cs="Arial"/>
                <w:noProof/>
                <w:lang w:eastAsia="zh-CN"/>
              </w:rPr>
              <w:t xml:space="preserve">It is better to update the corresponding description to avoid such confusion. </w:t>
            </w:r>
          </w:p>
          <w:p w14:paraId="2A60C78C" w14:textId="42C628A9" w:rsidR="00E4210B" w:rsidRPr="00AC6D14" w:rsidRDefault="00E4210B" w:rsidP="00E4210B">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2D96F" w14:textId="28CB1F7F" w:rsidR="00DF7A53" w:rsidRPr="002975DF" w:rsidRDefault="008F53C8" w:rsidP="002975DF">
            <w:pPr>
              <w:pStyle w:val="CRCoverPage"/>
              <w:spacing w:after="0"/>
              <w:rPr>
                <w:rFonts w:eastAsia="等线"/>
                <w:noProof/>
                <w:lang w:eastAsia="zh-CN"/>
              </w:rPr>
            </w:pPr>
            <w:r>
              <w:rPr>
                <w:rFonts w:eastAsia="等线"/>
                <w:noProof/>
                <w:lang w:eastAsia="zh-CN"/>
              </w:rPr>
              <w:t>Remoe</w:t>
            </w:r>
            <w:r w:rsidR="00F535A6">
              <w:rPr>
                <w:rFonts w:eastAsia="等线"/>
                <w:noProof/>
                <w:lang w:eastAsia="zh-CN"/>
              </w:rPr>
              <w:t xml:space="preserve"> the decription in Clause 5.1.1C to avoid any confusion.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AA3A0EC" w:rsidR="000D61E6" w:rsidRDefault="00A44A0E" w:rsidP="000D61E6">
            <w:pPr>
              <w:pStyle w:val="CRCoverPage"/>
              <w:spacing w:after="0"/>
              <w:ind w:left="100"/>
              <w:rPr>
                <w:noProof/>
              </w:rPr>
            </w:pPr>
            <w:r>
              <w:rPr>
                <w:noProof/>
                <w:lang w:eastAsia="zh-CN"/>
              </w:rPr>
              <w:t>5.1.1C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A5E19EE" w:rsidR="005514DF" w:rsidRDefault="005514DF" w:rsidP="005514DF">
      <w:pPr>
        <w:rPr>
          <w:rFonts w:eastAsia="MS Mincho"/>
        </w:rPr>
      </w:pPr>
    </w:p>
    <w:p w14:paraId="3715A42A" w14:textId="77777777" w:rsidR="006F4D21" w:rsidRDefault="006F4D21"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Start of </w:t>
      </w:r>
      <w:r w:rsidRPr="00B836BA">
        <w:rPr>
          <w:sz w:val="22"/>
          <w:lang w:val="en-US" w:eastAsia="zh-CN"/>
        </w:rPr>
        <w:t>change</w:t>
      </w:r>
      <w:r w:rsidR="007747D4">
        <w:rPr>
          <w:sz w:val="22"/>
          <w:lang w:val="en-US" w:eastAsia="zh-CN"/>
        </w:rPr>
        <w:t xml:space="preserve"> </w:t>
      </w:r>
    </w:p>
    <w:p w14:paraId="14FA8DF2" w14:textId="77777777" w:rsidR="00EA44CB" w:rsidRPr="0044258C" w:rsidRDefault="00EA44CB" w:rsidP="00EA44CB">
      <w:pPr>
        <w:pStyle w:val="3"/>
        <w:rPr>
          <w:rFonts w:eastAsia="Malgun Gothic"/>
          <w:lang w:eastAsia="ko-KR"/>
        </w:rPr>
      </w:pPr>
      <w:bookmarkStart w:id="3" w:name="_Toc163044283"/>
      <w:r w:rsidRPr="0044258C">
        <w:rPr>
          <w:rFonts w:eastAsia="Malgun Gothic"/>
          <w:lang w:eastAsia="ko-KR"/>
        </w:rPr>
        <w:t>5.1.1c</w:t>
      </w:r>
      <w:r w:rsidRPr="0044258C">
        <w:rPr>
          <w:rFonts w:eastAsia="Malgun Gothic"/>
          <w:lang w:eastAsia="ko-KR"/>
        </w:rPr>
        <w:tab/>
        <w:t>Availability of the set of Random Access resources</w:t>
      </w:r>
      <w:bookmarkEnd w:id="3"/>
    </w:p>
    <w:p w14:paraId="6B24491D" w14:textId="73FF8D77" w:rsidR="00EA44CB" w:rsidRPr="0044258C" w:rsidRDefault="00EA44CB" w:rsidP="00EA44CB">
      <w:pPr>
        <w:rPr>
          <w:lang w:eastAsia="ko-KR"/>
        </w:rPr>
      </w:pPr>
      <w:r w:rsidRPr="0044258C">
        <w:rPr>
          <w:lang w:eastAsia="ko-KR"/>
        </w:rPr>
        <w:t>The MAC entity shall for each set of configured Random Access resources</w:t>
      </w:r>
      <w:del w:id="4" w:author="vivo-Chenli" w:date="2024-05-21T12:17:00Z">
        <w:r w:rsidRPr="0044258C" w:rsidDel="00EB13CA">
          <w:rPr>
            <w:lang w:eastAsia="ko-KR"/>
          </w:rPr>
          <w:delText xml:space="preserve"> for 4-step RA type and for each set of configured Random Access resources for 2-step RA type</w:delText>
        </w:r>
      </w:del>
      <w:r w:rsidRPr="0044258C">
        <w:rPr>
          <w:lang w:eastAsia="ko-KR"/>
        </w:rPr>
        <w:t>:</w:t>
      </w:r>
    </w:p>
    <w:p w14:paraId="6A15D352"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 xml:space="preserve">eRedCap </w:t>
      </w:r>
      <w:r w:rsidRPr="0044258C">
        <w:rPr>
          <w:lang w:eastAsia="ko-KR"/>
        </w:rPr>
        <w:t xml:space="preserve">is set to </w:t>
      </w:r>
      <w:r w:rsidRPr="0044258C">
        <w:rPr>
          <w:i/>
          <w:iCs/>
          <w:lang w:eastAsia="ko-KR"/>
        </w:rPr>
        <w:t>true</w:t>
      </w:r>
      <w:r w:rsidRPr="0044258C">
        <w:rPr>
          <w:lang w:eastAsia="ko-KR"/>
        </w:rPr>
        <w:t xml:space="preserve"> for a set of Random Access resources:</w:t>
      </w:r>
    </w:p>
    <w:p w14:paraId="6258DF4E"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as not available for a Random Access procedure for which eRedCap is not applicable.</w:t>
      </w:r>
    </w:p>
    <w:p w14:paraId="067BB078"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 xml:space="preserve">redCap </w:t>
      </w:r>
      <w:r w:rsidRPr="0044258C">
        <w:rPr>
          <w:lang w:eastAsia="ko-KR"/>
        </w:rPr>
        <w:t xml:space="preserve">is set to </w:t>
      </w:r>
      <w:r w:rsidRPr="0044258C">
        <w:rPr>
          <w:i/>
          <w:iCs/>
          <w:lang w:eastAsia="ko-KR"/>
        </w:rPr>
        <w:t>true</w:t>
      </w:r>
      <w:r w:rsidRPr="0044258C">
        <w:rPr>
          <w:lang w:eastAsia="ko-KR"/>
        </w:rPr>
        <w:t xml:space="preserve"> for a set of Random Access resources </w:t>
      </w:r>
      <w:r w:rsidRPr="0044258C">
        <w:t>configured for 4-step RA type, but not for 2-step RA type</w:t>
      </w:r>
      <w:r w:rsidRPr="0044258C">
        <w:rPr>
          <w:lang w:eastAsia="ko-KR"/>
        </w:rPr>
        <w:t>:</w:t>
      </w:r>
    </w:p>
    <w:p w14:paraId="522DAC1B"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as not available for a Random Access procedure for which RedCap is not applicable.</w:t>
      </w:r>
    </w:p>
    <w:p w14:paraId="3D3070B5" w14:textId="77777777" w:rsidR="00EA44CB" w:rsidRPr="0044258C" w:rsidRDefault="00EA44CB" w:rsidP="00EA44CB">
      <w:pPr>
        <w:pStyle w:val="B1"/>
        <w:rPr>
          <w:lang w:eastAsia="ko-KR"/>
        </w:rPr>
      </w:pPr>
      <w:bookmarkStart w:id="5" w:name="_Hlk152170422"/>
      <w:r w:rsidRPr="0044258C">
        <w:rPr>
          <w:lang w:eastAsia="ko-KR"/>
        </w:rPr>
        <w:t>1&gt;</w:t>
      </w:r>
      <w:r w:rsidRPr="0044258C">
        <w:rPr>
          <w:lang w:eastAsia="ko-KR"/>
        </w:rPr>
        <w:tab/>
        <w:t xml:space="preserve">if </w:t>
      </w:r>
      <w:r w:rsidRPr="0044258C">
        <w:rPr>
          <w:i/>
          <w:iCs/>
          <w:lang w:eastAsia="ko-KR"/>
        </w:rPr>
        <w:t xml:space="preserve">redCap </w:t>
      </w:r>
      <w:r w:rsidRPr="0044258C">
        <w:rPr>
          <w:lang w:eastAsia="ko-KR"/>
        </w:rPr>
        <w:t xml:space="preserve">is set to </w:t>
      </w:r>
      <w:r w:rsidRPr="0044258C">
        <w:rPr>
          <w:i/>
          <w:iCs/>
          <w:lang w:eastAsia="ko-KR"/>
        </w:rPr>
        <w:t>true</w:t>
      </w:r>
      <w:r w:rsidRPr="0044258C">
        <w:rPr>
          <w:lang w:eastAsia="ko-KR"/>
        </w:rPr>
        <w:t xml:space="preserve"> for a set of Random Access resources </w:t>
      </w:r>
      <w:r w:rsidRPr="0044258C">
        <w:t xml:space="preserve">configured for 2-step RA type </w:t>
      </w:r>
      <w:r w:rsidRPr="0044258C">
        <w:rPr>
          <w:lang w:eastAsia="ko-KR"/>
        </w:rPr>
        <w:t>regardless of whether it is also configured for 4-step RA type:</w:t>
      </w:r>
    </w:p>
    <w:bookmarkEnd w:id="5"/>
    <w:p w14:paraId="0660B4FC"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as not available for a Random Access procedure for which (e)RedCap is not applicable;</w:t>
      </w:r>
    </w:p>
    <w:p w14:paraId="470BEA3C" w14:textId="77777777" w:rsidR="00EA44CB" w:rsidRPr="0044258C" w:rsidRDefault="00EA44CB" w:rsidP="00EA44CB">
      <w:pPr>
        <w:pStyle w:val="B2"/>
        <w:rPr>
          <w:lang w:eastAsia="ko-KR"/>
        </w:rPr>
      </w:pPr>
      <w:r w:rsidRPr="0044258C">
        <w:rPr>
          <w:lang w:eastAsia="ko-KR"/>
        </w:rPr>
        <w:t>2&gt;</w:t>
      </w:r>
      <w:r w:rsidRPr="0044258C">
        <w:rPr>
          <w:lang w:eastAsia="ko-KR"/>
        </w:rPr>
        <w:tab/>
        <w:t>consider eRedCap as both eRedCap and RedCap in the following procedure in clause 5.1.1c and 5.1.1d.</w:t>
      </w:r>
    </w:p>
    <w:p w14:paraId="2F25CC9A"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 xml:space="preserve">smallData </w:t>
      </w:r>
      <w:r w:rsidRPr="0044258C">
        <w:rPr>
          <w:lang w:eastAsia="ko-KR"/>
        </w:rPr>
        <w:t xml:space="preserve">is set to </w:t>
      </w:r>
      <w:r w:rsidRPr="0044258C">
        <w:rPr>
          <w:i/>
          <w:iCs/>
          <w:lang w:eastAsia="ko-KR"/>
        </w:rPr>
        <w:t>true</w:t>
      </w:r>
      <w:r w:rsidRPr="0044258C">
        <w:rPr>
          <w:lang w:eastAsia="ko-KR"/>
        </w:rPr>
        <w:t xml:space="preserve"> for a set of Random Access resources:</w:t>
      </w:r>
    </w:p>
    <w:p w14:paraId="5826EA63"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as not available for the Random Access procedure which is not triggered for RA-SDT by MO-SDT as specified in TS 38.331 [5].</w:t>
      </w:r>
    </w:p>
    <w:p w14:paraId="67FACBE0"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NSAG-List</w:t>
      </w:r>
      <w:r w:rsidRPr="0044258C">
        <w:rPr>
          <w:lang w:eastAsia="ko-KR"/>
        </w:rPr>
        <w:t xml:space="preserve"> is configured for a set of Random Access resources:</w:t>
      </w:r>
    </w:p>
    <w:p w14:paraId="1B6C5081" w14:textId="77777777" w:rsidR="00EA44CB" w:rsidRPr="0044258C" w:rsidRDefault="00EA44CB" w:rsidP="00EA44CB">
      <w:pPr>
        <w:pStyle w:val="B2"/>
        <w:rPr>
          <w:lang w:eastAsia="ko-KR"/>
        </w:rPr>
      </w:pPr>
      <w:r w:rsidRPr="0044258C">
        <w:rPr>
          <w:lang w:eastAsia="ko-KR"/>
        </w:rPr>
        <w:t>2&gt;</w:t>
      </w:r>
      <w:r w:rsidRPr="0044258C">
        <w:rPr>
          <w:lang w:eastAsia="ko-KR"/>
        </w:rPr>
        <w:tab/>
        <w:t xml:space="preserve">consider the set of Random Access resources as not available for the Random Access procedure unless it is triggered for any one of the </w:t>
      </w:r>
      <w:r w:rsidRPr="0044258C">
        <w:rPr>
          <w:i/>
          <w:iCs/>
          <w:lang w:eastAsia="ko-KR"/>
        </w:rPr>
        <w:t>NSAG-ID</w:t>
      </w:r>
      <w:r w:rsidRPr="0044258C">
        <w:rPr>
          <w:lang w:eastAsia="ko-KR"/>
        </w:rPr>
        <w:t xml:space="preserve">(s) in the </w:t>
      </w:r>
      <w:r w:rsidRPr="0044258C">
        <w:rPr>
          <w:i/>
          <w:iCs/>
          <w:lang w:eastAsia="ko-KR"/>
        </w:rPr>
        <w:t>NSAG-List</w:t>
      </w:r>
      <w:r w:rsidRPr="0044258C">
        <w:rPr>
          <w:lang w:eastAsia="ko-KR"/>
        </w:rPr>
        <w:t>.</w:t>
      </w:r>
    </w:p>
    <w:p w14:paraId="25592F92"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 xml:space="preserve">msg3-Repetitions </w:t>
      </w:r>
      <w:r w:rsidRPr="0044258C">
        <w:rPr>
          <w:lang w:eastAsia="ko-KR"/>
        </w:rPr>
        <w:t xml:space="preserve">is set to </w:t>
      </w:r>
      <w:r w:rsidRPr="0044258C">
        <w:rPr>
          <w:i/>
          <w:iCs/>
          <w:lang w:eastAsia="ko-KR"/>
        </w:rPr>
        <w:t>true</w:t>
      </w:r>
      <w:r w:rsidRPr="0044258C">
        <w:rPr>
          <w:lang w:eastAsia="ko-KR"/>
        </w:rPr>
        <w:t xml:space="preserve"> for a set of Random Access resources:</w:t>
      </w:r>
    </w:p>
    <w:p w14:paraId="6982AB2F"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as not available for the Random Access procedure if Msg3 repetition is not applicable.</w:t>
      </w:r>
    </w:p>
    <w:p w14:paraId="54EE1E49"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w:t>
      </w:r>
      <w:r w:rsidRPr="0044258C">
        <w:rPr>
          <w:i/>
          <w:iCs/>
          <w:lang w:eastAsia="ko-KR"/>
        </w:rPr>
        <w:t xml:space="preserve">msg1-Repetitions </w:t>
      </w:r>
      <w:r w:rsidRPr="0044258C">
        <w:rPr>
          <w:lang w:eastAsia="ko-KR"/>
        </w:rPr>
        <w:t xml:space="preserve">is set to </w:t>
      </w:r>
      <w:r w:rsidRPr="0044258C">
        <w:rPr>
          <w:i/>
          <w:iCs/>
          <w:lang w:eastAsia="ko-KR"/>
        </w:rPr>
        <w:t>true</w:t>
      </w:r>
      <w:r w:rsidRPr="0044258C">
        <w:rPr>
          <w:lang w:eastAsia="ko-KR"/>
        </w:rPr>
        <w:t xml:space="preserve"> for a set of Random Access resources:</w:t>
      </w:r>
    </w:p>
    <w:p w14:paraId="4E0CCC28" w14:textId="77777777" w:rsidR="00EA44CB" w:rsidRPr="0044258C" w:rsidRDefault="00EA44CB" w:rsidP="00EA44CB">
      <w:pPr>
        <w:pStyle w:val="B2"/>
        <w:rPr>
          <w:lang w:eastAsia="ko-KR"/>
        </w:rPr>
      </w:pPr>
      <w:r w:rsidRPr="0044258C">
        <w:rPr>
          <w:lang w:eastAsia="ko-KR"/>
        </w:rPr>
        <w:t>2&gt;</w:t>
      </w:r>
      <w:r w:rsidRPr="0044258C">
        <w:rPr>
          <w:lang w:eastAsia="ko-KR"/>
        </w:rPr>
        <w:tab/>
        <w:t>if Msg1 repetition is not applicable to the current Random Access procedure; or</w:t>
      </w:r>
    </w:p>
    <w:p w14:paraId="5C00FB1D" w14:textId="77777777" w:rsidR="00EA44CB" w:rsidRPr="0044258C" w:rsidRDefault="00EA44CB" w:rsidP="00EA44CB">
      <w:pPr>
        <w:pStyle w:val="B2"/>
        <w:rPr>
          <w:lang w:eastAsia="ko-KR"/>
        </w:rPr>
      </w:pPr>
      <w:r w:rsidRPr="0044258C">
        <w:rPr>
          <w:lang w:eastAsia="ko-KR"/>
        </w:rPr>
        <w:t>2&gt;</w:t>
      </w:r>
      <w:r w:rsidRPr="0044258C">
        <w:rPr>
          <w:lang w:eastAsia="ko-KR"/>
        </w:rPr>
        <w:tab/>
        <w:t>if the set of Random Access resources is not associated with any of the Msg1 repetition number that is applicable to the current Random Access procedure:</w:t>
      </w:r>
    </w:p>
    <w:p w14:paraId="2CAE668C" w14:textId="77777777" w:rsidR="00EA44CB" w:rsidRPr="0044258C" w:rsidRDefault="00EA44CB" w:rsidP="00EA44CB">
      <w:pPr>
        <w:pStyle w:val="B3"/>
        <w:rPr>
          <w:lang w:eastAsia="ko-KR"/>
        </w:rPr>
      </w:pPr>
      <w:r w:rsidRPr="0044258C">
        <w:rPr>
          <w:lang w:eastAsia="ko-KR"/>
        </w:rPr>
        <w:t>3&gt;</w:t>
      </w:r>
      <w:r w:rsidRPr="0044258C">
        <w:rPr>
          <w:lang w:eastAsia="ko-KR"/>
        </w:rPr>
        <w:tab/>
        <w:t>consider the set of Random Access resources as not available for the Random Access procedure.</w:t>
      </w:r>
    </w:p>
    <w:p w14:paraId="39A0C8A0" w14:textId="77777777" w:rsidR="00EA44CB" w:rsidRPr="0044258C" w:rsidRDefault="00EA44CB" w:rsidP="00EA44CB">
      <w:pPr>
        <w:pStyle w:val="B1"/>
        <w:rPr>
          <w:lang w:eastAsia="ko-KR"/>
        </w:rPr>
      </w:pPr>
      <w:r w:rsidRPr="0044258C">
        <w:rPr>
          <w:lang w:eastAsia="ko-KR"/>
        </w:rPr>
        <w:t>1&gt;</w:t>
      </w:r>
      <w:r w:rsidRPr="0044258C">
        <w:rPr>
          <w:lang w:eastAsia="ko-KR"/>
        </w:rPr>
        <w:tab/>
        <w:t xml:space="preserve">if a set of Random Access resources is not configured with </w:t>
      </w:r>
      <w:r w:rsidRPr="0044258C">
        <w:rPr>
          <w:i/>
          <w:iCs/>
          <w:lang w:eastAsia="ko-KR"/>
        </w:rPr>
        <w:t>FeatureCombination</w:t>
      </w:r>
      <w:r w:rsidRPr="0044258C">
        <w:rPr>
          <w:lang w:eastAsia="ko-KR"/>
        </w:rPr>
        <w:t>:</w:t>
      </w:r>
    </w:p>
    <w:p w14:paraId="683D6BB4" w14:textId="77777777" w:rsidR="00EA44CB" w:rsidRPr="0044258C" w:rsidRDefault="00EA44CB" w:rsidP="00EA44CB">
      <w:pPr>
        <w:pStyle w:val="B2"/>
        <w:rPr>
          <w:lang w:eastAsia="ko-KR"/>
        </w:rPr>
      </w:pPr>
      <w:r w:rsidRPr="0044258C">
        <w:rPr>
          <w:lang w:eastAsia="ko-KR"/>
        </w:rPr>
        <w:t>2&gt;</w:t>
      </w:r>
      <w:r w:rsidRPr="0044258C">
        <w:rPr>
          <w:lang w:eastAsia="ko-KR"/>
        </w:rPr>
        <w:tab/>
        <w:t>consider the set of Random Access resources to not associated with any feature.</w:t>
      </w:r>
    </w:p>
    <w:p w14:paraId="6EE765D5" w14:textId="77777777" w:rsidR="00EA44CB" w:rsidRPr="002D713D" w:rsidRDefault="00EA44CB"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E9BA" w14:textId="77777777" w:rsidR="008C319A" w:rsidRDefault="008C319A">
      <w:r>
        <w:separator/>
      </w:r>
    </w:p>
  </w:endnote>
  <w:endnote w:type="continuationSeparator" w:id="0">
    <w:p w14:paraId="6F4B5286" w14:textId="77777777" w:rsidR="008C319A" w:rsidRDefault="008C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84217" w14:textId="77777777" w:rsidR="008C319A" w:rsidRDefault="008C319A">
      <w:r>
        <w:separator/>
      </w:r>
    </w:p>
  </w:footnote>
  <w:footnote w:type="continuationSeparator" w:id="0">
    <w:p w14:paraId="4FDC12C9" w14:textId="77777777" w:rsidR="008C319A" w:rsidRDefault="008C3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F206FF"/>
    <w:multiLevelType w:val="singleLevel"/>
    <w:tmpl w:val="54F206FF"/>
    <w:lvl w:ilvl="0">
      <w:start w:val="1"/>
      <w:numFmt w:val="decimal"/>
      <w:pStyle w:val="Reference"/>
      <w:suff w:val="space"/>
      <w:lvlText w:val="%1."/>
      <w:lvlJc w:val="left"/>
    </w:lvl>
  </w:abstractNum>
  <w:abstractNum w:abstractNumId="3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6"/>
  </w:num>
  <w:num w:numId="2">
    <w:abstractNumId w:val="29"/>
  </w:num>
  <w:num w:numId="3">
    <w:abstractNumId w:val="1"/>
  </w:num>
  <w:num w:numId="4">
    <w:abstractNumId w:val="19"/>
  </w:num>
  <w:num w:numId="5">
    <w:abstractNumId w:val="37"/>
  </w:num>
  <w:num w:numId="6">
    <w:abstractNumId w:val="30"/>
  </w:num>
  <w:num w:numId="7">
    <w:abstractNumId w:val="23"/>
  </w:num>
  <w:num w:numId="8">
    <w:abstractNumId w:val="11"/>
  </w:num>
  <w:num w:numId="9">
    <w:abstractNumId w:val="25"/>
  </w:num>
  <w:num w:numId="10">
    <w:abstractNumId w:val="0"/>
  </w:num>
  <w:num w:numId="11">
    <w:abstractNumId w:val="24"/>
  </w:num>
  <w:num w:numId="12">
    <w:abstractNumId w:val="31"/>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2"/>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4"/>
  </w:num>
  <w:num w:numId="27">
    <w:abstractNumId w:val="13"/>
  </w:num>
  <w:num w:numId="28">
    <w:abstractNumId w:val="40"/>
  </w:num>
  <w:num w:numId="29">
    <w:abstractNumId w:val="15"/>
  </w:num>
  <w:num w:numId="30">
    <w:abstractNumId w:val="9"/>
  </w:num>
  <w:num w:numId="31">
    <w:abstractNumId w:val="35"/>
  </w:num>
  <w:num w:numId="32">
    <w:abstractNumId w:val="18"/>
  </w:num>
  <w:num w:numId="33">
    <w:abstractNumId w:val="26"/>
  </w:num>
  <w:num w:numId="34">
    <w:abstractNumId w:val="14"/>
  </w:num>
  <w:num w:numId="35">
    <w:abstractNumId w:val="12"/>
  </w:num>
  <w:num w:numId="36">
    <w:abstractNumId w:val="27"/>
  </w:num>
  <w:num w:numId="37">
    <w:abstractNumId w:val="39"/>
  </w:num>
  <w:num w:numId="38">
    <w:abstractNumId w:val="20"/>
  </w:num>
  <w:num w:numId="39">
    <w:abstractNumId w:val="21"/>
  </w:num>
  <w:num w:numId="40">
    <w:abstractNumId w:val="41"/>
  </w:num>
  <w:num w:numId="41">
    <w:abstractNumId w:val="33"/>
  </w:num>
  <w:num w:numId="42">
    <w:abstractNumId w:val="16"/>
  </w:num>
  <w:num w:numId="43">
    <w:abstractNumId w:val="17"/>
  </w:num>
  <w:num w:numId="44">
    <w:abstractNumId w:val="22"/>
  </w:num>
  <w:num w:numId="45">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27F"/>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25A"/>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738"/>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975DF"/>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598"/>
    <w:rsid w:val="002D1610"/>
    <w:rsid w:val="002D27F1"/>
    <w:rsid w:val="002D319A"/>
    <w:rsid w:val="002D321C"/>
    <w:rsid w:val="002D3AFD"/>
    <w:rsid w:val="002D3FF0"/>
    <w:rsid w:val="002D45E8"/>
    <w:rsid w:val="002D54BB"/>
    <w:rsid w:val="002D5598"/>
    <w:rsid w:val="002D56C2"/>
    <w:rsid w:val="002D5969"/>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13E"/>
    <w:rsid w:val="00305BF7"/>
    <w:rsid w:val="00305F87"/>
    <w:rsid w:val="003060FB"/>
    <w:rsid w:val="003066B2"/>
    <w:rsid w:val="003073E1"/>
    <w:rsid w:val="003078DB"/>
    <w:rsid w:val="00307974"/>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6EE3"/>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32E"/>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82"/>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19E4"/>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99B"/>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37DE"/>
    <w:rsid w:val="006F46EB"/>
    <w:rsid w:val="006F4D21"/>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29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19A"/>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3C8"/>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87B"/>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534"/>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A0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057"/>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1797B"/>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72"/>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C7ED7"/>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210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EE3"/>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44CB"/>
    <w:rsid w:val="00EA524D"/>
    <w:rsid w:val="00EA5306"/>
    <w:rsid w:val="00EA6593"/>
    <w:rsid w:val="00EA667D"/>
    <w:rsid w:val="00EA68EB"/>
    <w:rsid w:val="00EA6FEE"/>
    <w:rsid w:val="00EA7696"/>
    <w:rsid w:val="00EA7BA4"/>
    <w:rsid w:val="00EB0A4F"/>
    <w:rsid w:val="00EB13CA"/>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39EC"/>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398"/>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3ADD"/>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729</Words>
  <Characters>4159</Characters>
  <Application>Microsoft Office Word</Application>
  <DocSecurity>0</DocSecurity>
  <Lines>34</Lines>
  <Paragraphs>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4879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245</cp:revision>
  <cp:lastPrinted>2010-06-10T06:19:00Z</cp:lastPrinted>
  <dcterms:created xsi:type="dcterms:W3CDTF">2023-10-27T09:39:00Z</dcterms:created>
  <dcterms:modified xsi:type="dcterms:W3CDTF">2024-05-24T03:31:00Z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